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77F3F" w14:textId="4BBC3DBD" w:rsidR="00D00E32" w:rsidRDefault="00D00E32" w:rsidP="00D00E3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D00E32">
        <w:rPr>
          <w:rFonts w:cs="Arial"/>
          <w:b/>
          <w:sz w:val="24"/>
          <w:szCs w:val="24"/>
        </w:rPr>
        <w:t>RP-200663</w:t>
      </w:r>
    </w:p>
    <w:p w14:paraId="79C7275A" w14:textId="66E95D64" w:rsidR="006A45BA" w:rsidRPr="006A45BA" w:rsidRDefault="00D00E32" w:rsidP="00D0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5AF7140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854F4">
        <w:rPr>
          <w:rFonts w:ascii="Arial" w:eastAsia="Batang" w:hAnsi="Arial" w:cs="Arial"/>
          <w:b/>
          <w:lang w:eastAsia="zh-CN"/>
        </w:rPr>
        <w:t>New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AE263F" w:rsidRPr="00784555">
        <w:rPr>
          <w:rFonts w:ascii="Arial" w:eastAsia="Batang" w:hAnsi="Arial" w:cs="Arial"/>
          <w:b/>
          <w:lang w:val="en-US" w:eastAsia="zh-CN"/>
        </w:rPr>
        <w:t>NR intra band Carrier Aggregation for xCC DL/yCC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14:paraId="56E2CB50" w14:textId="22A6D30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E673D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8E673D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8E673D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4D6049A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AE263F" w:rsidRPr="00784555">
        <w:t>NR intra band Carrier Aggregation for xCC DL/yCC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0FB03E84" w:rsidR="008835FC" w:rsidRPr="00251D80" w:rsidRDefault="00AE263F" w:rsidP="00052B30">
            <w:pPr>
              <w:pStyle w:val="TAL"/>
            </w:pPr>
            <w:r w:rsidRPr="005121F6">
              <w:t>NR intra band CA for xCC DL/yCC UL including contiguous and non-contiguous spectrum</w:t>
            </w:r>
            <w:r w:rsidRPr="00382ED8">
              <w:t>,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AE263F" w:rsidRPr="00CC2E35" w14:paraId="4F2A1F26" w14:textId="77777777" w:rsidTr="00171925">
        <w:tc>
          <w:tcPr>
            <w:tcW w:w="1101" w:type="dxa"/>
          </w:tcPr>
          <w:p w14:paraId="2C84AE4C" w14:textId="77777777" w:rsidR="00AE263F" w:rsidRPr="00CC2E35" w:rsidRDefault="00AE263F" w:rsidP="00AE263F">
            <w:pPr>
              <w:pStyle w:val="TAL"/>
            </w:pPr>
          </w:p>
        </w:tc>
        <w:tc>
          <w:tcPr>
            <w:tcW w:w="3326" w:type="dxa"/>
          </w:tcPr>
          <w:p w14:paraId="791F5819" w14:textId="00147AFE" w:rsidR="00AE263F" w:rsidRPr="00AE263F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AE263F">
              <w:rPr>
                <w:rFonts w:ascii="Arial" w:hAnsi="Arial"/>
                <w:sz w:val="18"/>
                <w:szCs w:val="20"/>
              </w:rPr>
              <w:t>Core part: NR intra band CA for xCC DL/yCC UL including contiguous and non-contiguous spectrum, (x&gt;=y)</w:t>
            </w:r>
          </w:p>
        </w:tc>
        <w:tc>
          <w:tcPr>
            <w:tcW w:w="5887" w:type="dxa"/>
          </w:tcPr>
          <w:p w14:paraId="4283A3A7" w14:textId="77777777" w:rsidR="00AE263F" w:rsidRPr="00875023" w:rsidRDefault="00AE263F" w:rsidP="00AE263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AE263F" w:rsidRPr="00CC2E35" w14:paraId="367C9D78" w14:textId="77777777" w:rsidTr="00171925">
        <w:tc>
          <w:tcPr>
            <w:tcW w:w="1101" w:type="dxa"/>
          </w:tcPr>
          <w:p w14:paraId="1DF9DAB6" w14:textId="77777777" w:rsidR="00AE263F" w:rsidRPr="00CC2E35" w:rsidRDefault="00AE263F" w:rsidP="00AE263F">
            <w:pPr>
              <w:pStyle w:val="TAL"/>
            </w:pPr>
          </w:p>
        </w:tc>
        <w:tc>
          <w:tcPr>
            <w:tcW w:w="3326" w:type="dxa"/>
          </w:tcPr>
          <w:p w14:paraId="15482CCB" w14:textId="3AAC4D2C" w:rsidR="00AE263F" w:rsidRPr="00AE263F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AE263F">
              <w:rPr>
                <w:rFonts w:ascii="Arial" w:hAnsi="Arial"/>
                <w:sz w:val="18"/>
                <w:szCs w:val="20"/>
              </w:rPr>
              <w:t>Perf. part: NR intra band CA for xCC DL/yCC UL including contiguous and non-contiguous spectrum, (x&gt;=y)</w:t>
            </w:r>
          </w:p>
        </w:tc>
        <w:tc>
          <w:tcPr>
            <w:tcW w:w="5887" w:type="dxa"/>
          </w:tcPr>
          <w:p w14:paraId="0CEB35D3" w14:textId="77777777" w:rsidR="00AE263F" w:rsidRPr="00875023" w:rsidRDefault="00AE263F" w:rsidP="00AE263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C4FB317" w14:textId="77777777" w:rsidR="00AE263F" w:rsidRDefault="00AE263F" w:rsidP="00AE263F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>requirements for all listed NR</w:t>
      </w:r>
      <w:r w:rsidRPr="00264049">
        <w:t xml:space="preserve"> </w:t>
      </w:r>
      <w:r>
        <w:t>intra-</w:t>
      </w:r>
      <w:r w:rsidRPr="00264049">
        <w:t xml:space="preserve">band CA combinations for </w:t>
      </w:r>
      <w:r w:rsidRPr="00000758">
        <w:t>x</w:t>
      </w:r>
      <w:r>
        <w:rPr>
          <w:rFonts w:hint="eastAsia"/>
          <w:lang w:eastAsia="ja-JP"/>
        </w:rPr>
        <w:t xml:space="preserve"> CC </w:t>
      </w:r>
      <w:r w:rsidRPr="00000758">
        <w:t>DL/y</w:t>
      </w:r>
      <w:r>
        <w:rPr>
          <w:rFonts w:hint="eastAsia"/>
          <w:lang w:eastAsia="ja-JP"/>
        </w:rPr>
        <w:t xml:space="preserve"> CC </w:t>
      </w:r>
      <w:r w:rsidRPr="00000758">
        <w:t>UL including contiguous and non-contiguous spectrum</w:t>
      </w:r>
    </w:p>
    <w:p w14:paraId="48965D4F" w14:textId="77777777" w:rsidR="00AE263F" w:rsidRDefault="00AE263F" w:rsidP="00AE263F">
      <w:pPr>
        <w:numPr>
          <w:ilvl w:val="1"/>
          <w:numId w:val="9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</w:t>
      </w:r>
    </w:p>
    <w:p w14:paraId="4B868587" w14:textId="77777777" w:rsidR="00AE263F" w:rsidRDefault="00AE263F" w:rsidP="00AE263F">
      <w:pPr>
        <w:numPr>
          <w:ilvl w:val="1"/>
          <w:numId w:val="9"/>
        </w:numPr>
        <w:ind w:right="-99"/>
      </w:pPr>
      <w:r>
        <w:t>Applicable bandwidths and bandwidth sets</w:t>
      </w:r>
    </w:p>
    <w:p w14:paraId="02BD601E" w14:textId="77777777" w:rsidR="00AE263F" w:rsidRDefault="00AE263F" w:rsidP="00AE263F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361D0ABC" w14:textId="77777777" w:rsidR="00AE263F" w:rsidRDefault="00AE263F" w:rsidP="00AE263F">
      <w:pPr>
        <w:numPr>
          <w:ilvl w:val="1"/>
          <w:numId w:val="9"/>
        </w:numPr>
        <w:ind w:right="-99"/>
      </w:pPr>
      <w:r>
        <w:t>TX frequency being in close proximity of</w:t>
      </w:r>
      <w:r>
        <w:rPr>
          <w:rFonts w:hint="eastAsia"/>
          <w:lang w:eastAsia="ja-JP"/>
        </w:rPr>
        <w:t xml:space="preserve"> their own </w:t>
      </w:r>
      <w:r>
        <w:t>receive bands</w:t>
      </w:r>
      <w:r>
        <w:rPr>
          <w:rFonts w:hint="eastAsia"/>
          <w:lang w:eastAsia="ja-JP"/>
        </w:rPr>
        <w:t xml:space="preserve"> for FDD bands</w:t>
      </w:r>
    </w:p>
    <w:p w14:paraId="13318BBE" w14:textId="77777777" w:rsidR="00AE263F" w:rsidRDefault="00AE263F" w:rsidP="00AE263F">
      <w:pPr>
        <w:numPr>
          <w:ilvl w:val="1"/>
          <w:numId w:val="9"/>
        </w:numPr>
        <w:ind w:right="-99"/>
      </w:pPr>
      <w:r>
        <w:t>Any other identified reasons</w:t>
      </w:r>
    </w:p>
    <w:p w14:paraId="6ECAC067" w14:textId="77777777" w:rsidR="00AE263F" w:rsidRDefault="00AE263F" w:rsidP="00AE263F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73441B16" w14:textId="77777777" w:rsidR="00AE263F" w:rsidRDefault="00AE263F" w:rsidP="00AE263F">
      <w:pPr>
        <w:numPr>
          <w:ilvl w:val="1"/>
          <w:numId w:val="9"/>
        </w:numPr>
        <w:ind w:right="-99"/>
      </w:pPr>
      <w:r>
        <w:t>Reference sensitivity excerptions</w:t>
      </w:r>
    </w:p>
    <w:p w14:paraId="16D01BF2" w14:textId="77777777" w:rsidR="00AE263F" w:rsidRDefault="00AE263F" w:rsidP="00AE263F">
      <w:pPr>
        <w:numPr>
          <w:ilvl w:val="1"/>
          <w:numId w:val="9"/>
        </w:numPr>
        <w:ind w:right="-99"/>
      </w:pPr>
      <w:r>
        <w:t>UL RB restrictions for REFSENS test</w:t>
      </w:r>
    </w:p>
    <w:p w14:paraId="48CCDD9E" w14:textId="77777777" w:rsidR="00AE263F" w:rsidRDefault="00AE263F" w:rsidP="00AE263F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648E5D74" w14:textId="3642516E" w:rsidR="00BC5CEC" w:rsidRPr="00F87467" w:rsidRDefault="00AE263F" w:rsidP="00AE263F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>
        <w:rPr>
          <w:rFonts w:hint="eastAsia"/>
          <w:bCs/>
          <w:lang w:eastAsia="ja-JP"/>
        </w:rPr>
        <w:t>configuration</w:t>
      </w:r>
      <w:r w:rsidRPr="00826E6B">
        <w:rPr>
          <w:bCs/>
        </w:rPr>
        <w:t>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>
        <w:rPr>
          <w:rFonts w:hint="eastAsia"/>
          <w:bCs/>
          <w:lang w:eastAsia="ja-JP"/>
        </w:rPr>
        <w:t>configuration</w:t>
      </w:r>
      <w:r>
        <w:rPr>
          <w:bCs/>
        </w:rPr>
        <w:t xml:space="preserve">s is provided here: </w:t>
      </w:r>
      <w:r w:rsidR="00BC5CEC" w:rsidRPr="00F87467">
        <w:rPr>
          <w:b/>
          <w:bCs/>
        </w:rPr>
        <w:t xml:space="preserve">An overview table of these </w:t>
      </w:r>
      <w:r w:rsidR="00052B30">
        <w:rPr>
          <w:b/>
          <w:bCs/>
        </w:rPr>
        <w:t xml:space="preserve">NR </w:t>
      </w:r>
      <w:r w:rsidR="00052B30">
        <w:rPr>
          <w:b/>
          <w:lang w:eastAsia="ja-JP"/>
        </w:rPr>
        <w:t>CA</w:t>
      </w:r>
      <w:r w:rsidR="00BC5CEC" w:rsidRPr="00F87467">
        <w:rPr>
          <w:rFonts w:hint="eastAsia"/>
          <w:b/>
          <w:lang w:eastAsia="ja-JP"/>
        </w:rPr>
        <w:t xml:space="preserve"> </w:t>
      </w:r>
      <w:r w:rsidR="00BC5CEC"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CC2E3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7A9535B2" w:rsidR="007820B9" w:rsidRPr="00CC2E35" w:rsidRDefault="00AE263F" w:rsidP="007820B9">
            <w:pPr>
              <w:spacing w:after="0"/>
              <w:rPr>
                <w:i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7777777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74061964" w14:textId="38063DC7" w:rsidR="00314442" w:rsidRPr="00CC2E35" w:rsidRDefault="00314442" w:rsidP="00314442">
            <w:pPr>
              <w:spacing w:after="0"/>
              <w:rPr>
                <w:i/>
              </w:rPr>
            </w:pPr>
            <w:r>
              <w:rPr>
                <w:i/>
              </w:rPr>
              <w:t xml:space="preserve">Per Lindell, Ericsson, </w:t>
            </w:r>
            <w:hyperlink r:id="rId15" w:history="1">
              <w:r w:rsidRPr="00547344">
                <w:rPr>
                  <w:rStyle w:val="Hyperlink"/>
                  <w:i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CC2E35" w:rsidRDefault="00AE263F" w:rsidP="00AE263F">
            <w:pPr>
              <w:pStyle w:val="TAC"/>
              <w:rPr>
                <w:i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491900" w:rsidRDefault="00AE263F" w:rsidP="00AE263F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4CC0303E" w14:textId="3292ECFE" w:rsidR="00AE263F" w:rsidRPr="00200D43" w:rsidRDefault="00AE263F" w:rsidP="00AE263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47A0189B" w:rsidR="00AE263F" w:rsidRPr="00CC2E35" w:rsidRDefault="00AE263F" w:rsidP="00AE263F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CC2E35" w:rsidRDefault="00AE263F" w:rsidP="00AE263F">
            <w:pPr>
              <w:pStyle w:val="TAC"/>
            </w:pPr>
            <w:r w:rsidRPr="00CC2E35"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CC2E35" w:rsidRDefault="00AE263F" w:rsidP="00AE263F">
            <w:pPr>
              <w:pStyle w:val="TAC"/>
              <w:rPr>
                <w:i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491900" w:rsidRDefault="00AE263F" w:rsidP="00AE263F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43E3EF0D" w14:textId="3AA0080E" w:rsidR="00AE263F" w:rsidRPr="00200D43" w:rsidRDefault="00AE263F" w:rsidP="00AE263F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7777777" w:rsidR="00AE263F" w:rsidRPr="00CC2E35" w:rsidRDefault="00AE263F" w:rsidP="00AE263F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CC2E35" w:rsidRDefault="00AE263F" w:rsidP="00AE263F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band combinations according to each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6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r w:rsidRPr="00C036CB">
              <w:rPr>
                <w:lang w:eastAsia="zh-CN"/>
              </w:rPr>
              <w:t>HiSilicon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0E32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uiPriority w:val="99"/>
    <w:locked/>
    <w:rsid w:val="00D00E3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6A5C7C-3975-468F-B20D-ACB06D229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890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6168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2020-06-05T17:49:00Z</dcterms:created>
  <dcterms:modified xsi:type="dcterms:W3CDTF">2020-06-22T08:33:00Z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